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77777777"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BG Klinik Ludwigshafen – Neubau Rettungswache inkl. Schulungszentrum</w:t>
            </w:r>
          </w:p>
          <w:p w14:paraId="23681E8B" w14:textId="13C765B0"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676594">
              <w:rPr>
                <w:rFonts w:ascii="Arial" w:hAnsi="Arial" w:cs="Arial"/>
                <w:b/>
                <w:spacing w:val="-1"/>
                <w:sz w:val="22"/>
                <w:szCs w:val="22"/>
              </w:rPr>
              <w:t>Fassaden</w:t>
            </w:r>
            <w:r w:rsidR="000F3C39">
              <w:rPr>
                <w:rFonts w:ascii="Arial" w:hAnsi="Arial" w:cs="Arial"/>
                <w:b/>
                <w:spacing w:val="-1"/>
                <w:sz w:val="22"/>
                <w:szCs w:val="22"/>
              </w:rPr>
              <w:t>arbeiten</w:t>
            </w:r>
          </w:p>
          <w:p w14:paraId="178FBBED" w14:textId="2D6E7DA7" w:rsidR="00847A71" w:rsidRPr="00EA19ED" w:rsidRDefault="000B2940" w:rsidP="007953C1">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35667E" w:rsidRPr="0035667E">
              <w:rPr>
                <w:rFonts w:ascii="Arial" w:hAnsi="Arial" w:cs="Arial"/>
                <w:b/>
                <w:spacing w:val="-1"/>
                <w:sz w:val="22"/>
                <w:szCs w:val="22"/>
              </w:rPr>
              <w:t>12</w:t>
            </w:r>
            <w:r w:rsidR="00676594">
              <w:rPr>
                <w:rFonts w:ascii="Arial" w:hAnsi="Arial" w:cs="Arial"/>
                <w:b/>
                <w:spacing w:val="-1"/>
                <w:sz w:val="22"/>
                <w:szCs w:val="22"/>
              </w:rPr>
              <w:t>1</w:t>
            </w:r>
            <w:r w:rsidR="0035667E" w:rsidRPr="0035667E">
              <w:rPr>
                <w:rFonts w:ascii="Arial" w:hAnsi="Arial" w:cs="Arial"/>
                <w:b/>
                <w:spacing w:val="-1"/>
                <w:sz w:val="22"/>
                <w:szCs w:val="22"/>
              </w:rPr>
              <w:t>-25 (200)</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77777777" w:rsidR="00583C95" w:rsidRPr="00583C95" w:rsidRDefault="00E650A6"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E650A6"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E650A6"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E650A6"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MiloG mit einer Geldbuße von wenigstens </w:t>
      </w:r>
      <w:r w:rsidRPr="006C56DE">
        <w:rPr>
          <w:rFonts w:ascii="Arial" w:hAnsi="Arial" w:cs="Arial"/>
          <w:sz w:val="20"/>
          <w:szCs w:val="20"/>
        </w:rPr>
        <w:lastRenderedPageBreak/>
        <w:t xml:space="preserve">2.500,00 EUR belegt worden/sind und damit die Voraussetzung für ein Ausschluss von der Auftragsvergabe nach § 19 Abs. 1 und 3 MiloG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E650A6"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35923" w14:textId="77777777" w:rsidR="00E650A6" w:rsidRDefault="00E650A6">
      <w:r>
        <w:separator/>
      </w:r>
    </w:p>
  </w:endnote>
  <w:endnote w:type="continuationSeparator" w:id="0">
    <w:p w14:paraId="29F583C7" w14:textId="77777777" w:rsidR="00E650A6" w:rsidRDefault="00E6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24B4D3C6"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3E695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3E6957">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2775D" w14:textId="77777777" w:rsidR="00E650A6" w:rsidRDefault="00E650A6">
      <w:r>
        <w:separator/>
      </w:r>
    </w:p>
  </w:footnote>
  <w:footnote w:type="continuationSeparator" w:id="0">
    <w:p w14:paraId="0ACFE487" w14:textId="77777777" w:rsidR="00E650A6" w:rsidRDefault="00E65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239901394">
    <w:abstractNumId w:val="4"/>
  </w:num>
  <w:num w:numId="2" w16cid:durableId="402265818">
    <w:abstractNumId w:val="6"/>
  </w:num>
  <w:num w:numId="3" w16cid:durableId="1002128406">
    <w:abstractNumId w:val="14"/>
  </w:num>
  <w:num w:numId="4" w16cid:durableId="1710257725">
    <w:abstractNumId w:val="16"/>
  </w:num>
  <w:num w:numId="5" w16cid:durableId="1194347078">
    <w:abstractNumId w:val="3"/>
  </w:num>
  <w:num w:numId="6" w16cid:durableId="45640844">
    <w:abstractNumId w:val="5"/>
  </w:num>
  <w:num w:numId="7" w16cid:durableId="686716672">
    <w:abstractNumId w:val="17"/>
  </w:num>
  <w:num w:numId="8" w16cid:durableId="1264339255">
    <w:abstractNumId w:val="13"/>
  </w:num>
  <w:num w:numId="9" w16cid:durableId="115487744">
    <w:abstractNumId w:val="12"/>
  </w:num>
  <w:num w:numId="10" w16cid:durableId="686102651">
    <w:abstractNumId w:val="9"/>
  </w:num>
  <w:num w:numId="11" w16cid:durableId="792358309">
    <w:abstractNumId w:val="1"/>
  </w:num>
  <w:num w:numId="12" w16cid:durableId="1319650686">
    <w:abstractNumId w:val="10"/>
  </w:num>
  <w:num w:numId="13" w16cid:durableId="989871568">
    <w:abstractNumId w:val="2"/>
  </w:num>
  <w:num w:numId="14" w16cid:durableId="1098867172">
    <w:abstractNumId w:val="15"/>
  </w:num>
  <w:num w:numId="15" w16cid:durableId="1129862273">
    <w:abstractNumId w:val="11"/>
  </w:num>
  <w:num w:numId="16" w16cid:durableId="501051443">
    <w:abstractNumId w:val="0"/>
  </w:num>
  <w:num w:numId="17" w16cid:durableId="464391241">
    <w:abstractNumId w:val="7"/>
  </w:num>
  <w:num w:numId="18" w16cid:durableId="19377130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0F3C39"/>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2C80"/>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5667E"/>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542AF"/>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594"/>
    <w:rsid w:val="00676888"/>
    <w:rsid w:val="0067749F"/>
    <w:rsid w:val="00684F36"/>
    <w:rsid w:val="006872FC"/>
    <w:rsid w:val="006971FD"/>
    <w:rsid w:val="006975ED"/>
    <w:rsid w:val="00697E60"/>
    <w:rsid w:val="006B5364"/>
    <w:rsid w:val="006C0477"/>
    <w:rsid w:val="006C0D3B"/>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61B10"/>
    <w:rsid w:val="00A70100"/>
    <w:rsid w:val="00A77D52"/>
    <w:rsid w:val="00A80EA0"/>
    <w:rsid w:val="00A810A7"/>
    <w:rsid w:val="00A93846"/>
    <w:rsid w:val="00AB5EB8"/>
    <w:rsid w:val="00AE0B6E"/>
    <w:rsid w:val="00AE38F3"/>
    <w:rsid w:val="00AF19F0"/>
    <w:rsid w:val="00AF4988"/>
    <w:rsid w:val="00AF634A"/>
    <w:rsid w:val="00B017EE"/>
    <w:rsid w:val="00B027F3"/>
    <w:rsid w:val="00B22442"/>
    <w:rsid w:val="00B242E5"/>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0B3"/>
    <w:rsid w:val="00C146B9"/>
    <w:rsid w:val="00C3778E"/>
    <w:rsid w:val="00C4264F"/>
    <w:rsid w:val="00C82E90"/>
    <w:rsid w:val="00C9700B"/>
    <w:rsid w:val="00CB2833"/>
    <w:rsid w:val="00CB37E7"/>
    <w:rsid w:val="00CC6207"/>
    <w:rsid w:val="00CD03B2"/>
    <w:rsid w:val="00CD0F15"/>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650A6"/>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3B"/>
    <w:rsid w:val="001A2C7B"/>
    <w:rsid w:val="00282C80"/>
    <w:rsid w:val="002B515A"/>
    <w:rsid w:val="004C0F2D"/>
    <w:rsid w:val="00583EA4"/>
    <w:rsid w:val="005D693B"/>
    <w:rsid w:val="00684F36"/>
    <w:rsid w:val="00882453"/>
    <w:rsid w:val="00AF19F0"/>
    <w:rsid w:val="00B242E5"/>
    <w:rsid w:val="00B257D9"/>
    <w:rsid w:val="00E52E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E9F7D-0D88-44C7-A9F3-1E00D684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548</Words>
  <Characters>3459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Andreas Drechsler</cp:lastModifiedBy>
  <cp:revision>40</cp:revision>
  <cp:lastPrinted>2016-10-28T11:14:00Z</cp:lastPrinted>
  <dcterms:created xsi:type="dcterms:W3CDTF">2016-11-24T15:29:00Z</dcterms:created>
  <dcterms:modified xsi:type="dcterms:W3CDTF">2026-05-26T07:04:00Z</dcterms:modified>
</cp:coreProperties>
</file>